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6579AB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 Μονάδα αποθήκευσης</w:t>
            </w:r>
            <w:r w:rsidRPr="006579AB">
              <w:rPr>
                <w:lang w:val="el-GR"/>
              </w:rPr>
              <w:t xml:space="preserve"> </w:t>
            </w:r>
            <w:r>
              <w:rPr>
                <w:lang w:val="el-GR"/>
              </w:rPr>
              <w:t>(</w:t>
            </w:r>
            <w:proofErr w:type="spellStart"/>
            <w:r w:rsidRPr="006579A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Samsung</w:t>
            </w:r>
            <w:proofErr w:type="spellEnd"/>
            <w:r w:rsidRPr="006579A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870 </w:t>
            </w:r>
            <w:proofErr w:type="spellStart"/>
            <w:r w:rsidRPr="006579A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Evo</w:t>
            </w:r>
            <w:proofErr w:type="spellEnd"/>
            <w:r w:rsidRPr="006579A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SSD 500 CB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79AB" w:rsidRPr="004E67E9" w:rsidTr="00A65D3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δίσκου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SSD SATA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79AB" w:rsidRPr="004E67E9" w:rsidTr="00A65D3F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Form Factor 2.5"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79AB" w:rsidRPr="004E67E9" w:rsidTr="00A65D3F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Χωρητικότητ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α 500 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579AB" w:rsidRPr="004E67E9" w:rsidTr="00A65D3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RPM N/A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579AB" w:rsidRPr="004E67E9" w:rsidTr="00A65D3F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Μνήμη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Buffer N/A MB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579AB" w:rsidRPr="004E67E9" w:rsidTr="00A65D3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Υπ</w:t>
            </w: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οδοχή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σύνδεσης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SATA III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Επ</w:t>
            </w: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ιδόσεις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Up to 530 MB/s Sequential Write Up to 560 MB/s Sequential Read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Χρώμ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α Black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Βάρος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0.10 kg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Mήκoς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10.0 cm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Πλάτoς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6.98 cm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Yψoς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0.68 cm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3A340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9AB" w:rsidRPr="006579AB" w:rsidRDefault="006579AB" w:rsidP="006579A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>Εγγύηση</w:t>
            </w:r>
            <w:proofErr w:type="spellEnd"/>
            <w:r w:rsidRPr="006579A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 ΧΡΟΝΙΑ</w:t>
            </w:r>
          </w:p>
        </w:tc>
        <w:tc>
          <w:tcPr>
            <w:tcW w:w="1080" w:type="dxa"/>
            <w:shd w:val="clear" w:color="auto" w:fill="auto"/>
          </w:tcPr>
          <w:p w:rsidR="006579AB" w:rsidRDefault="006579AB" w:rsidP="006579AB">
            <w:pPr>
              <w:jc w:val="center"/>
            </w:pPr>
            <w:r w:rsidRPr="00B75C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79AB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79AB" w:rsidRPr="006579AB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79AB" w:rsidRPr="004E67E9" w:rsidRDefault="006579AB" w:rsidP="006579A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6579AB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969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FCFBA-AA33-49AA-936E-47AE119E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CA936311</Template>
  <TotalTime>1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2025-12-10T11:05:00Z</dcterms:created>
  <dcterms:modified xsi:type="dcterms:W3CDTF">2025-12-10T11:05:00Z</dcterms:modified>
</cp:coreProperties>
</file>